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111EF" w14:textId="77777777" w:rsidR="00ED567C" w:rsidRDefault="00ED567C" w:rsidP="00ED567C">
      <w:pPr>
        <w:pStyle w:val="NoSpacing"/>
      </w:pPr>
      <w:r>
        <w:rPr>
          <w:u w:val="single"/>
        </w:rPr>
        <w:t>Thomas BURDON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6CD9CB26" w14:textId="77777777" w:rsidR="00ED567C" w:rsidRDefault="00ED567C" w:rsidP="00ED567C">
      <w:pPr>
        <w:pStyle w:val="NoSpacing"/>
      </w:pPr>
    </w:p>
    <w:p w14:paraId="7A535C06" w14:textId="77777777" w:rsidR="00ED567C" w:rsidRDefault="00ED567C" w:rsidP="00ED567C">
      <w:pPr>
        <w:pStyle w:val="NoSpacing"/>
      </w:pPr>
    </w:p>
    <w:p w14:paraId="6AFE4FAF" w14:textId="77777777" w:rsidR="00ED567C" w:rsidRDefault="00ED567C" w:rsidP="00ED567C">
      <w:pPr>
        <w:pStyle w:val="NoSpacing"/>
      </w:pPr>
      <w:r>
        <w:tab/>
        <w:t>1483</w:t>
      </w:r>
      <w:r>
        <w:tab/>
        <w:t xml:space="preserve">He made a plaint of debt against John </w:t>
      </w:r>
      <w:proofErr w:type="spellStart"/>
      <w:r>
        <w:t>Coyse</w:t>
      </w:r>
      <w:proofErr w:type="spellEnd"/>
      <w:r>
        <w:t xml:space="preserve"> of </w:t>
      </w:r>
      <w:proofErr w:type="spellStart"/>
      <w:r>
        <w:t>Speldhurst</w:t>
      </w:r>
      <w:proofErr w:type="spellEnd"/>
      <w:r>
        <w:t>, Kent.</w:t>
      </w:r>
    </w:p>
    <w:p w14:paraId="3943D001" w14:textId="77777777" w:rsidR="00ED567C" w:rsidRDefault="00ED567C" w:rsidP="00ED567C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798F91B3" w14:textId="77777777" w:rsidR="00ED567C" w:rsidRDefault="00ED567C" w:rsidP="00ED567C">
      <w:pPr>
        <w:pStyle w:val="NoSpacing"/>
      </w:pPr>
    </w:p>
    <w:p w14:paraId="13D569FB" w14:textId="77777777" w:rsidR="00ED567C" w:rsidRDefault="00ED567C" w:rsidP="00ED567C">
      <w:pPr>
        <w:pStyle w:val="NoSpacing"/>
      </w:pPr>
    </w:p>
    <w:p w14:paraId="2935F9D5" w14:textId="7D4F6FA9" w:rsidR="006B2F86" w:rsidRPr="00E71FC3" w:rsidRDefault="00ED567C" w:rsidP="00ED567C">
      <w:pPr>
        <w:pStyle w:val="NoSpacing"/>
      </w:pPr>
      <w:r>
        <w:t>26 February 2019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1E7C7" w14:textId="77777777" w:rsidR="00ED567C" w:rsidRDefault="00ED567C" w:rsidP="00E71FC3">
      <w:pPr>
        <w:spacing w:after="0" w:line="240" w:lineRule="auto"/>
      </w:pPr>
      <w:r>
        <w:separator/>
      </w:r>
    </w:p>
  </w:endnote>
  <w:endnote w:type="continuationSeparator" w:id="0">
    <w:p w14:paraId="432E580D" w14:textId="77777777" w:rsidR="00ED567C" w:rsidRDefault="00ED56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9D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E2ADC" w14:textId="77777777" w:rsidR="00ED567C" w:rsidRDefault="00ED567C" w:rsidP="00E71FC3">
      <w:pPr>
        <w:spacing w:after="0" w:line="240" w:lineRule="auto"/>
      </w:pPr>
      <w:r>
        <w:separator/>
      </w:r>
    </w:p>
  </w:footnote>
  <w:footnote w:type="continuationSeparator" w:id="0">
    <w:p w14:paraId="5B90CF41" w14:textId="77777777" w:rsidR="00ED567C" w:rsidRDefault="00ED56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67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567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968A4"/>
  <w15:chartTrackingRefBased/>
  <w15:docId w15:val="{B4C1E82A-0FFA-4F2A-8340-FE6F88F1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2019-03-02T20:37:00Z</dcterms:created>
  <dcterms:modified xsi:type="dcterms:W3CDTF">2019-03-02T20:38:00Z</dcterms:modified>
</cp:coreProperties>
</file>